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F8" w:rsidRDefault="00B30BF8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№3</w:t>
      </w:r>
    </w:p>
    <w:p w:rsidR="00B30BF8" w:rsidRDefault="00B30BF8">
      <w:pPr>
        <w:ind w:left="5812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B30BF8" w:rsidRDefault="00B30BF8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B30BF8" w:rsidRDefault="00B30BF8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B30BF8" w:rsidRDefault="00B30BF8">
      <w:pPr>
        <w:ind w:right="1291"/>
        <w:jc w:val="right"/>
        <w:rPr>
          <w:szCs w:val="28"/>
        </w:rPr>
      </w:pPr>
      <w:r>
        <w:rPr>
          <w:szCs w:val="28"/>
        </w:rPr>
        <w:t xml:space="preserve">Каневского района на 2017-2019 годы»  </w:t>
      </w:r>
    </w:p>
    <w:p w:rsidR="00B30BF8" w:rsidRDefault="00B30BF8">
      <w:pPr>
        <w:rPr>
          <w:szCs w:val="28"/>
        </w:rPr>
      </w:pPr>
    </w:p>
    <w:p w:rsidR="00B30BF8" w:rsidRDefault="00B30BF8">
      <w:pPr>
        <w:jc w:val="center"/>
        <w:rPr>
          <w:color w:val="000000"/>
          <w:szCs w:val="28"/>
        </w:rPr>
      </w:pPr>
    </w:p>
    <w:p w:rsidR="00B30BF8" w:rsidRDefault="00B30BF8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B30BF8" w:rsidRDefault="00B30BF8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«Уличное освещение »</w:t>
      </w:r>
    </w:p>
    <w:p w:rsidR="00B30BF8" w:rsidRDefault="00B30BF8">
      <w:pPr>
        <w:rPr>
          <w:szCs w:val="28"/>
        </w:rPr>
      </w:pPr>
    </w:p>
    <w:p w:rsidR="00B30BF8" w:rsidRDefault="00B30BF8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B30BF8" w:rsidRDefault="00B30BF8">
      <w:pPr>
        <w:jc w:val="center"/>
        <w:rPr>
          <w:b/>
          <w:szCs w:val="28"/>
        </w:rPr>
      </w:pPr>
    </w:p>
    <w:tbl>
      <w:tblPr>
        <w:tblW w:w="9536" w:type="dxa"/>
        <w:tblInd w:w="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5" w:type="dxa"/>
          <w:bottom w:w="55" w:type="dxa"/>
          <w:right w:w="55" w:type="dxa"/>
        </w:tblCellMar>
        <w:tblLook w:val="0000"/>
      </w:tblPr>
      <w:tblGrid>
        <w:gridCol w:w="3571"/>
        <w:gridCol w:w="5965"/>
      </w:tblGrid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 w:rsidP="00142D0C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B30BF8" w:rsidRDefault="00B30BF8">
            <w:pPr>
              <w:pStyle w:val="a1"/>
              <w:snapToGrid w:val="0"/>
            </w:pP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Развитие уличного освещения территории поселения  и своевременное его обслуживание</w:t>
            </w:r>
          </w:p>
        </w:tc>
      </w:tr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работ.</w:t>
            </w:r>
          </w:p>
        </w:tc>
      </w:tr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5A70">
              <w:rPr>
                <w:rFonts w:ascii="Times New Roman" w:hAnsi="Times New Roman" w:cs="Times New Roman"/>
                <w:sz w:val="28"/>
                <w:szCs w:val="28"/>
              </w:rPr>
              <w:t>Бесперебойная работа объектов наружного освещения</w:t>
            </w:r>
          </w:p>
          <w:p w:rsidR="00B30BF8" w:rsidRDefault="00B30BF8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73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наружного освещения, в т.ч.: сетей наружного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освещения</w:t>
            </w:r>
          </w:p>
          <w:p w:rsidR="00B30BF8" w:rsidRPr="00E95E62" w:rsidRDefault="00B30BF8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5E62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наружного освещения</w:t>
            </w:r>
          </w:p>
        </w:tc>
      </w:tr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B30BF8" w:rsidTr="009C0427">
        <w:tc>
          <w:tcPr>
            <w:tcW w:w="3571" w:type="dxa"/>
            <w:tcMar>
              <w:left w:w="35" w:type="dxa"/>
            </w:tcMar>
          </w:tcPr>
          <w:p w:rsidR="00B30BF8" w:rsidRDefault="00B30BF8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96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30BF8" w:rsidRDefault="00B30BF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1250,1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B30BF8" w:rsidRDefault="00B30BF8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1250,1 тыс. руб.</w:t>
            </w:r>
          </w:p>
          <w:p w:rsidR="00B30BF8" w:rsidRPr="00B22222" w:rsidRDefault="00B30BF8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0,0тыс. руб.</w:t>
            </w:r>
          </w:p>
          <w:p w:rsidR="00B30BF8" w:rsidRDefault="00B30BF8">
            <w:pPr>
              <w:pStyle w:val="a1"/>
            </w:pPr>
            <w:r>
              <w:rPr>
                <w:sz w:val="28"/>
                <w:szCs w:val="28"/>
              </w:rPr>
              <w:t>2019 год – 0,0тыс. руб.</w:t>
            </w:r>
          </w:p>
          <w:p w:rsidR="00B30BF8" w:rsidRDefault="00B30BF8">
            <w:pPr>
              <w:pStyle w:val="a1"/>
            </w:pPr>
          </w:p>
        </w:tc>
      </w:tr>
    </w:tbl>
    <w:p w:rsidR="00B30BF8" w:rsidRDefault="00B30BF8">
      <w:pPr>
        <w:jc w:val="center"/>
        <w:rPr>
          <w:b/>
          <w:bCs/>
          <w:szCs w:val="28"/>
        </w:rPr>
      </w:pPr>
    </w:p>
    <w:p w:rsidR="00B30BF8" w:rsidRPr="00A6705B" w:rsidRDefault="00B30BF8" w:rsidP="00142D0C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B30BF8" w:rsidRDefault="00B30BF8">
      <w:pPr>
        <w:ind w:firstLine="708"/>
        <w:rPr>
          <w:szCs w:val="28"/>
        </w:rPr>
      </w:pPr>
    </w:p>
    <w:p w:rsidR="00B30BF8" w:rsidRDefault="00B30BF8">
      <w:pPr>
        <w:ind w:firstLine="708"/>
        <w:rPr>
          <w:szCs w:val="28"/>
        </w:rPr>
      </w:pPr>
      <w:r>
        <w:rPr>
          <w:szCs w:val="28"/>
        </w:rPr>
        <w:t>В настоящее время есть необходимость по созданию новых линий уличного освещения, а также своевременное техническое обслуживание уже существующих.</w:t>
      </w:r>
    </w:p>
    <w:p w:rsidR="00B30BF8" w:rsidRDefault="00B30BF8">
      <w:pPr>
        <w:rPr>
          <w:bCs/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B30BF8" w:rsidRPr="00876CAD" w:rsidRDefault="00B30BF8" w:rsidP="00142D0C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B30BF8" w:rsidRDefault="00B30B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Озеленение территории поселения  и своевременное техническое обслуживание</w:t>
      </w:r>
    </w:p>
    <w:p w:rsidR="00B30BF8" w:rsidRDefault="00B30B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9" w:type="dxa"/>
        <w:tblInd w:w="2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574"/>
        <w:gridCol w:w="2769"/>
        <w:gridCol w:w="1451"/>
        <w:gridCol w:w="1196"/>
        <w:gridCol w:w="1196"/>
        <w:gridCol w:w="1196"/>
        <w:gridCol w:w="1227"/>
      </w:tblGrid>
      <w:tr w:rsidR="00B30BF8" w:rsidTr="00E95E62">
        <w:trPr>
          <w:cantSplit/>
          <w:trHeight w:val="640"/>
        </w:trPr>
        <w:tc>
          <w:tcPr>
            <w:tcW w:w="574" w:type="dxa"/>
            <w:tcMar>
              <w:left w:w="88" w:type="dxa"/>
            </w:tcMar>
          </w:tcPr>
          <w:p w:rsidR="00B30BF8" w:rsidRDefault="00B30BF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76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45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widowControl/>
            </w:pPr>
            <w:r>
              <w:rPr>
                <w:szCs w:val="28"/>
              </w:rPr>
              <w:t>Всего</w:t>
            </w:r>
          </w:p>
          <w:p w:rsidR="00B30BF8" w:rsidRDefault="00B30BF8">
            <w:pPr>
              <w:pStyle w:val="a3"/>
            </w:pP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196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jc w:val="center"/>
            </w:pPr>
            <w:r>
              <w:rPr>
                <w:szCs w:val="28"/>
              </w:rPr>
              <w:t>2018 год</w:t>
            </w:r>
          </w:p>
        </w:tc>
        <w:tc>
          <w:tcPr>
            <w:tcW w:w="1227" w:type="dxa"/>
            <w:tcBorders>
              <w:left w:val="single" w:sz="4" w:space="0" w:color="000001"/>
              <w:right w:val="single" w:sz="4" w:space="0" w:color="000001"/>
            </w:tcBorders>
          </w:tcPr>
          <w:p w:rsidR="00B30BF8" w:rsidRDefault="00B30B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</w:t>
            </w:r>
          </w:p>
          <w:p w:rsidR="00B30BF8" w:rsidRDefault="00B30B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год</w:t>
            </w:r>
          </w:p>
        </w:tc>
      </w:tr>
      <w:tr w:rsidR="00B30BF8" w:rsidTr="00E95E62">
        <w:tc>
          <w:tcPr>
            <w:tcW w:w="574" w:type="dxa"/>
            <w:tcMar>
              <w:left w:w="88" w:type="dxa"/>
            </w:tcMar>
          </w:tcPr>
          <w:p w:rsidR="00B30BF8" w:rsidRDefault="00B30BF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6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F75A70">
              <w:rPr>
                <w:rFonts w:ascii="Times New Roman" w:hAnsi="Times New Roman" w:cs="Times New Roman"/>
                <w:sz w:val="28"/>
                <w:szCs w:val="28"/>
              </w:rPr>
              <w:t>Бесперебойная работа объектов наружного освещения</w:t>
            </w:r>
          </w:p>
        </w:tc>
        <w:tc>
          <w:tcPr>
            <w:tcW w:w="145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96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27" w:type="dxa"/>
            <w:tcBorders>
              <w:left w:val="single" w:sz="4" w:space="0" w:color="000001"/>
              <w:right w:val="single" w:sz="4" w:space="0" w:color="000001"/>
            </w:tcBorders>
          </w:tcPr>
          <w:p w:rsidR="00B30BF8" w:rsidRDefault="00B30BF8" w:rsidP="00AD582D">
            <w:pPr>
              <w:autoSpaceDE w:val="0"/>
              <w:ind w:firstLine="720"/>
            </w:pPr>
            <w:r>
              <w:rPr>
                <w:szCs w:val="28"/>
              </w:rPr>
              <w:t>19</w:t>
            </w:r>
          </w:p>
        </w:tc>
      </w:tr>
      <w:tr w:rsidR="00B30BF8" w:rsidTr="00E95E62">
        <w:tc>
          <w:tcPr>
            <w:tcW w:w="574" w:type="dxa"/>
            <w:tcMar>
              <w:left w:w="88" w:type="dxa"/>
            </w:tcMar>
          </w:tcPr>
          <w:p w:rsidR="00B30BF8" w:rsidRDefault="00B30BF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Pr="00F75A70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73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наружного освещения, в т.ч.: сетей наружного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освещения</w:t>
            </w:r>
          </w:p>
        </w:tc>
        <w:tc>
          <w:tcPr>
            <w:tcW w:w="145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Pr="00947042" w:rsidRDefault="00B30BF8" w:rsidP="00AD582D">
            <w:pPr>
              <w:snapToGrid w:val="0"/>
              <w:jc w:val="center"/>
            </w:pPr>
            <w:r w:rsidRPr="00947042">
              <w:t>ед.</w:t>
            </w:r>
          </w:p>
          <w:p w:rsidR="00B30BF8" w:rsidRPr="00947042" w:rsidRDefault="00B30BF8" w:rsidP="00AD582D">
            <w:pPr>
              <w:jc w:val="center"/>
            </w:pPr>
            <w:r w:rsidRPr="00947042">
              <w:t>км.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Pr="00947042" w:rsidRDefault="00B30BF8" w:rsidP="00AD582D">
            <w:pPr>
              <w:autoSpaceDE w:val="0"/>
              <w:snapToGrid w:val="0"/>
              <w:jc w:val="center"/>
            </w:pPr>
            <w:r>
              <w:t>3</w:t>
            </w:r>
          </w:p>
          <w:p w:rsidR="00B30BF8" w:rsidRPr="00947042" w:rsidRDefault="00B30BF8" w:rsidP="00AD582D">
            <w:pPr>
              <w:autoSpaceDE w:val="0"/>
              <w:jc w:val="center"/>
            </w:pPr>
            <w:r>
              <w:t>7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Pr="00947042" w:rsidRDefault="00B30BF8" w:rsidP="00AD582D">
            <w:pPr>
              <w:autoSpaceDE w:val="0"/>
              <w:snapToGrid w:val="0"/>
              <w:jc w:val="center"/>
            </w:pPr>
            <w:r w:rsidRPr="00947042">
              <w:t>1</w:t>
            </w:r>
          </w:p>
          <w:p w:rsidR="00B30BF8" w:rsidRPr="00947042" w:rsidRDefault="00B30BF8" w:rsidP="00AD582D">
            <w:pPr>
              <w:autoSpaceDE w:val="0"/>
              <w:jc w:val="center"/>
            </w:pPr>
            <w:r>
              <w:t>2</w:t>
            </w:r>
          </w:p>
        </w:tc>
        <w:tc>
          <w:tcPr>
            <w:tcW w:w="1196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30BF8" w:rsidRPr="00947042" w:rsidRDefault="00B30BF8" w:rsidP="00AD582D">
            <w:pPr>
              <w:autoSpaceDE w:val="0"/>
              <w:snapToGrid w:val="0"/>
              <w:jc w:val="center"/>
            </w:pPr>
            <w:r w:rsidRPr="00947042">
              <w:t>1</w:t>
            </w:r>
          </w:p>
          <w:p w:rsidR="00B30BF8" w:rsidRPr="00947042" w:rsidRDefault="00B30BF8" w:rsidP="00AD582D">
            <w:pPr>
              <w:autoSpaceDE w:val="0"/>
              <w:jc w:val="center"/>
            </w:pPr>
            <w:r>
              <w:t>2</w:t>
            </w:r>
          </w:p>
        </w:tc>
        <w:tc>
          <w:tcPr>
            <w:tcW w:w="1227" w:type="dxa"/>
            <w:tcBorders>
              <w:left w:val="single" w:sz="4" w:space="0" w:color="000001"/>
              <w:right w:val="single" w:sz="4" w:space="0" w:color="000001"/>
            </w:tcBorders>
          </w:tcPr>
          <w:p w:rsidR="00B30BF8" w:rsidRPr="00947042" w:rsidRDefault="00B30BF8" w:rsidP="00AD582D">
            <w:pPr>
              <w:autoSpaceDE w:val="0"/>
              <w:snapToGrid w:val="0"/>
              <w:jc w:val="center"/>
            </w:pPr>
            <w:r w:rsidRPr="00947042">
              <w:t>1</w:t>
            </w:r>
          </w:p>
          <w:p w:rsidR="00B30BF8" w:rsidRPr="00947042" w:rsidRDefault="00B30BF8" w:rsidP="00AD582D">
            <w:pPr>
              <w:autoSpaceDE w:val="0"/>
              <w:jc w:val="center"/>
            </w:pPr>
            <w:r>
              <w:t>3</w:t>
            </w:r>
          </w:p>
        </w:tc>
      </w:tr>
      <w:tr w:rsidR="00B30BF8" w:rsidTr="00E95E62">
        <w:tc>
          <w:tcPr>
            <w:tcW w:w="574" w:type="dxa"/>
            <w:tcMar>
              <w:left w:w="88" w:type="dxa"/>
            </w:tcMar>
          </w:tcPr>
          <w:p w:rsidR="00B30BF8" w:rsidRDefault="00B30BF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Pr="00947042" w:rsidRDefault="00B30BF8" w:rsidP="00AD582D">
            <w:pPr>
              <w:snapToGrid w:val="0"/>
            </w:pPr>
            <w:r w:rsidRPr="00947042">
              <w:t>Содержание объектов наружного освещения</w:t>
            </w:r>
          </w:p>
        </w:tc>
        <w:tc>
          <w:tcPr>
            <w:tcW w:w="145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Pr="00947042" w:rsidRDefault="00B30BF8" w:rsidP="00AD582D">
            <w:pPr>
              <w:snapToGrid w:val="0"/>
              <w:jc w:val="center"/>
            </w:pPr>
            <w:r w:rsidRPr="00947042">
              <w:t>ед.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9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96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30BF8" w:rsidRDefault="00B30BF8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27" w:type="dxa"/>
            <w:tcBorders>
              <w:left w:val="single" w:sz="4" w:space="0" w:color="000001"/>
              <w:right w:val="single" w:sz="4" w:space="0" w:color="000001"/>
            </w:tcBorders>
          </w:tcPr>
          <w:p w:rsidR="00B30BF8" w:rsidRDefault="00B30BF8" w:rsidP="00AD582D">
            <w:pPr>
              <w:autoSpaceDE w:val="0"/>
              <w:ind w:firstLine="720"/>
            </w:pPr>
            <w:r>
              <w:rPr>
                <w:szCs w:val="28"/>
              </w:rPr>
              <w:t>19</w:t>
            </w:r>
          </w:p>
        </w:tc>
      </w:tr>
    </w:tbl>
    <w:p w:rsidR="00B30BF8" w:rsidRDefault="00B30BF8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 годы.</w:t>
      </w:r>
    </w:p>
    <w:p w:rsidR="00B30BF8" w:rsidRPr="00876CAD" w:rsidRDefault="00B30BF8" w:rsidP="00142D0C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B30BF8" w:rsidRDefault="00B30BF8" w:rsidP="00142D0C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№3.1 к подпрограмме.</w:t>
      </w:r>
    </w:p>
    <w:p w:rsidR="00B30BF8" w:rsidRPr="00142D0C" w:rsidRDefault="00B30BF8" w:rsidP="00142D0C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142D0C">
        <w:rPr>
          <w:b/>
          <w:bCs/>
          <w:szCs w:val="28"/>
        </w:rPr>
        <w:t>4. Обоснование ресурсного обеспечения подпрограммы</w:t>
      </w:r>
    </w:p>
    <w:p w:rsidR="00B30BF8" w:rsidRDefault="00B30BF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573" w:type="dxa"/>
        <w:tblInd w:w="8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3893"/>
        <w:gridCol w:w="2040"/>
        <w:gridCol w:w="1820"/>
        <w:gridCol w:w="1820"/>
      </w:tblGrid>
      <w:tr w:rsidR="00B30BF8" w:rsidTr="009C0427">
        <w:tc>
          <w:tcPr>
            <w:tcW w:w="3893" w:type="dxa"/>
            <w:tcMar>
              <w:left w:w="88" w:type="dxa"/>
            </w:tcMar>
          </w:tcPr>
          <w:p w:rsidR="00B30BF8" w:rsidRDefault="00B30BF8" w:rsidP="009C0427">
            <w:pPr>
              <w:tabs>
                <w:tab w:val="left" w:pos="2205"/>
                <w:tab w:val="center" w:pos="4960"/>
              </w:tabs>
              <w:ind w:left="-88" w:firstLine="988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2017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30BF8" w:rsidRDefault="00B30BF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B30BF8" w:rsidRDefault="00B30BF8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B30BF8" w:rsidTr="009C0427">
        <w:tc>
          <w:tcPr>
            <w:tcW w:w="3893" w:type="dxa"/>
            <w:tcMar>
              <w:left w:w="88" w:type="dxa"/>
            </w:tcMar>
          </w:tcPr>
          <w:p w:rsidR="00B30BF8" w:rsidRDefault="00B30BF8">
            <w:r w:rsidRPr="00314A0B">
              <w:rPr>
                <w:szCs w:val="28"/>
              </w:rPr>
              <w:t xml:space="preserve">1250,1 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30BF8" w:rsidRDefault="00B30BF8">
            <w:r w:rsidRPr="00314A0B">
              <w:rPr>
                <w:szCs w:val="28"/>
              </w:rPr>
              <w:t xml:space="preserve">1250,1 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30BF8" w:rsidRDefault="00B30BF8" w:rsidP="00B22222">
            <w:pPr>
              <w:tabs>
                <w:tab w:val="left" w:pos="2205"/>
                <w:tab w:val="center" w:pos="4960"/>
              </w:tabs>
              <w:ind w:firstLine="399"/>
            </w:pPr>
            <w:r>
              <w:rPr>
                <w:bCs/>
                <w:szCs w:val="28"/>
              </w:rPr>
              <w:t>0,0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B30BF8" w:rsidRDefault="00B30BF8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</w:tr>
    </w:tbl>
    <w:p w:rsidR="00B30BF8" w:rsidRDefault="00B30BF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szCs w:val="28"/>
        </w:rPr>
        <w:tab/>
        <w:t xml:space="preserve">Объем финансирования мероприятий на 2017-2019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B30BF8" w:rsidRPr="00142D0C" w:rsidRDefault="00B30BF8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142D0C">
        <w:rPr>
          <w:b/>
          <w:bCs/>
          <w:szCs w:val="28"/>
        </w:rPr>
        <w:t>5. Механизм реализации подпрограммы</w:t>
      </w:r>
    </w:p>
    <w:p w:rsidR="00B30BF8" w:rsidRDefault="00B30BF8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B30BF8" w:rsidRDefault="00B30BF8">
      <w:pPr>
        <w:tabs>
          <w:tab w:val="left" w:pos="2205"/>
          <w:tab w:val="center" w:pos="4960"/>
        </w:tabs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rPr>
          <w:bCs/>
          <w:szCs w:val="28"/>
        </w:rPr>
      </w:pPr>
    </w:p>
    <w:p w:rsidR="00B30BF8" w:rsidRDefault="00B30BF8" w:rsidP="00737E12">
      <w:pPr>
        <w:rPr>
          <w:szCs w:val="28"/>
        </w:rPr>
      </w:pPr>
      <w:r>
        <w:rPr>
          <w:szCs w:val="28"/>
        </w:rPr>
        <w:t xml:space="preserve">Специалист общего отдела администрации Привольненского </w:t>
      </w:r>
    </w:p>
    <w:p w:rsidR="00B30BF8" w:rsidRDefault="00B30BF8" w:rsidP="00737E12">
      <w:pPr>
        <w:rPr>
          <w:szCs w:val="28"/>
        </w:rPr>
      </w:pPr>
      <w:r>
        <w:rPr>
          <w:szCs w:val="28"/>
        </w:rPr>
        <w:t xml:space="preserve">сельского поселения 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  <w:t>.Левченко</w:t>
      </w: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  <w:rPr>
          <w:bCs/>
          <w:szCs w:val="28"/>
        </w:rPr>
      </w:pPr>
    </w:p>
    <w:p w:rsidR="00B30BF8" w:rsidRDefault="00B30BF8">
      <w:pPr>
        <w:tabs>
          <w:tab w:val="left" w:pos="2205"/>
          <w:tab w:val="center" w:pos="4960"/>
        </w:tabs>
        <w:spacing w:before="240" w:after="240"/>
        <w:ind w:right="113"/>
        <w:jc w:val="right"/>
      </w:pPr>
      <w:r>
        <w:rPr>
          <w:bCs/>
          <w:szCs w:val="28"/>
        </w:rPr>
        <w:t>Приложение 3.1</w:t>
      </w:r>
    </w:p>
    <w:p w:rsidR="00B30BF8" w:rsidRDefault="00B30BF8">
      <w:pPr>
        <w:ind w:left="567" w:firstLine="567"/>
        <w:jc w:val="right"/>
      </w:pPr>
      <w:r>
        <w:rPr>
          <w:color w:val="000000"/>
          <w:szCs w:val="28"/>
        </w:rPr>
        <w:t>к муниципальной  программе</w:t>
      </w:r>
    </w:p>
    <w:p w:rsidR="00B30BF8" w:rsidRDefault="00B30BF8">
      <w:pPr>
        <w:jc w:val="right"/>
        <w:rPr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B30BF8" w:rsidRDefault="00B30BF8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B30BF8" w:rsidRDefault="00B30BF8">
      <w:pPr>
        <w:jc w:val="right"/>
        <w:rPr>
          <w:szCs w:val="28"/>
        </w:rPr>
      </w:pPr>
      <w:r>
        <w:rPr>
          <w:szCs w:val="28"/>
        </w:rPr>
        <w:t>Каневского района»  на 2017-2019 годы</w:t>
      </w:r>
    </w:p>
    <w:p w:rsidR="00B30BF8" w:rsidRDefault="00B30BF8">
      <w:pPr>
        <w:jc w:val="center"/>
      </w:pPr>
      <w:r>
        <w:rPr>
          <w:szCs w:val="28"/>
        </w:rPr>
        <w:t>ПЕРЕЧЕНЬ</w:t>
      </w:r>
    </w:p>
    <w:p w:rsidR="00B30BF8" w:rsidRDefault="00B30BF8">
      <w:pPr>
        <w:jc w:val="center"/>
        <w:rPr>
          <w:szCs w:val="28"/>
        </w:rPr>
      </w:pPr>
      <w:r>
        <w:rPr>
          <w:szCs w:val="28"/>
        </w:rPr>
        <w:t>мероприятий подпрограммы</w:t>
      </w:r>
    </w:p>
    <w:p w:rsidR="00B30BF8" w:rsidRDefault="00B30BF8">
      <w:pPr>
        <w:jc w:val="center"/>
        <w:rPr>
          <w:szCs w:val="28"/>
        </w:rPr>
      </w:pPr>
      <w:r>
        <w:rPr>
          <w:szCs w:val="28"/>
        </w:rPr>
        <w:t>" Уличное освещение "</w:t>
      </w:r>
    </w:p>
    <w:tbl>
      <w:tblPr>
        <w:tblW w:w="9450" w:type="dxa"/>
        <w:tblInd w:w="2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540"/>
        <w:gridCol w:w="1800"/>
        <w:gridCol w:w="1260"/>
        <w:gridCol w:w="855"/>
        <w:gridCol w:w="900"/>
        <w:gridCol w:w="855"/>
        <w:gridCol w:w="900"/>
        <w:gridCol w:w="1080"/>
        <w:gridCol w:w="1260"/>
      </w:tblGrid>
      <w:tr w:rsidR="00B30BF8" w:rsidTr="009C0427">
        <w:trPr>
          <w:cantSplit/>
          <w:trHeight w:val="843"/>
        </w:trPr>
        <w:tc>
          <w:tcPr>
            <w:tcW w:w="540" w:type="dxa"/>
            <w:vMerge w:val="restart"/>
            <w:tcMar>
              <w:left w:w="83" w:type="dxa"/>
            </w:tcMar>
          </w:tcPr>
          <w:p w:rsidR="00B30BF8" w:rsidRDefault="00B30BF8" w:rsidP="00142D0C">
            <w:pPr>
              <w:ind w:left="97" w:firstLine="99"/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180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855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655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B30BF8" w:rsidTr="009C0427">
        <w:trPr>
          <w:cantSplit/>
          <w:trHeight w:val="337"/>
        </w:trPr>
        <w:tc>
          <w:tcPr>
            <w:tcW w:w="540" w:type="dxa"/>
            <w:vMerge/>
            <w:tcMar>
              <w:left w:w="83" w:type="dxa"/>
            </w:tcMar>
            <w:vAlign w:val="center"/>
          </w:tcPr>
          <w:p w:rsidR="00B30BF8" w:rsidRDefault="00B30BF8" w:rsidP="005C588D">
            <w:pPr>
              <w:snapToGrid w:val="0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Default="00B30BF8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Default="00B30BF8" w:rsidP="005C588D">
            <w:pPr>
              <w:snapToGrid w:val="0"/>
            </w:pPr>
          </w:p>
        </w:tc>
        <w:tc>
          <w:tcPr>
            <w:tcW w:w="85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 w:rsidP="005C588D">
            <w:pPr>
              <w:snapToGrid w:val="0"/>
              <w:jc w:val="center"/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226D74" w:rsidRDefault="00B30BF8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Default="00B30BF8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B30BF8" w:rsidRDefault="00B30BF8" w:rsidP="005C588D">
            <w:pPr>
              <w:snapToGrid w:val="0"/>
            </w:pPr>
          </w:p>
        </w:tc>
      </w:tr>
      <w:tr w:rsidR="00B30BF8" w:rsidRPr="00142D0C" w:rsidTr="009C0427">
        <w:tc>
          <w:tcPr>
            <w:tcW w:w="540" w:type="dxa"/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3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9</w:t>
            </w:r>
          </w:p>
        </w:tc>
      </w:tr>
      <w:tr w:rsidR="00B30BF8" w:rsidRPr="00142D0C" w:rsidTr="009C0427">
        <w:tc>
          <w:tcPr>
            <w:tcW w:w="540" w:type="dxa"/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цель.</w:t>
            </w:r>
          </w:p>
        </w:tc>
        <w:tc>
          <w:tcPr>
            <w:tcW w:w="711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 xml:space="preserve">Улучшение качества уличного освещения, закупка расходных материалов для уличного освещения, техобслуживание </w:t>
            </w:r>
          </w:p>
        </w:tc>
      </w:tr>
      <w:tr w:rsidR="00B30BF8" w:rsidRPr="00142D0C" w:rsidTr="009C0427">
        <w:tc>
          <w:tcPr>
            <w:tcW w:w="540" w:type="dxa"/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1.1</w:t>
            </w:r>
          </w:p>
        </w:tc>
        <w:tc>
          <w:tcPr>
            <w:tcW w:w="18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задача.</w:t>
            </w:r>
          </w:p>
        </w:tc>
        <w:tc>
          <w:tcPr>
            <w:tcW w:w="711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B30BF8" w:rsidRPr="00142D0C" w:rsidRDefault="00B30BF8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 xml:space="preserve">Заключение муниципальных контрактов, гражданско-правовых договоров со специализированной организацией для выполнение соответствующих работ по уличному освещению </w:t>
            </w:r>
          </w:p>
        </w:tc>
      </w:tr>
      <w:tr w:rsidR="00B30BF8" w:rsidRPr="00142D0C" w:rsidTr="009C0427">
        <w:tc>
          <w:tcPr>
            <w:tcW w:w="540" w:type="dxa"/>
            <w:vMerge w:val="restart"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1.1.1</w:t>
            </w:r>
          </w:p>
        </w:tc>
        <w:tc>
          <w:tcPr>
            <w:tcW w:w="180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2D0C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№1 </w:t>
            </w:r>
          </w:p>
          <w:p w:rsidR="00B30BF8" w:rsidRPr="00142D0C" w:rsidRDefault="00B30BF8" w:rsidP="005C588D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42D0C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муниципальных контрактов, гражданско-правовых договоров со специализированной организацией для выполнения соответствующих работ по организации уличного освещения 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всего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044F0E" w:rsidRDefault="00B30BF8">
            <w:pPr>
              <w:rPr>
                <w:sz w:val="22"/>
                <w:szCs w:val="22"/>
              </w:rPr>
            </w:pPr>
            <w:r w:rsidRPr="00044F0E">
              <w:rPr>
                <w:bCs/>
                <w:sz w:val="22"/>
                <w:szCs w:val="22"/>
              </w:rPr>
              <w:t>12</w:t>
            </w:r>
            <w:r>
              <w:rPr>
                <w:bCs/>
                <w:sz w:val="22"/>
                <w:szCs w:val="22"/>
              </w:rPr>
              <w:t>50,1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>
            <w:r w:rsidRPr="00617A3E">
              <w:rPr>
                <w:bCs/>
                <w:sz w:val="22"/>
                <w:szCs w:val="22"/>
              </w:rPr>
              <w:t>1250,1</w:t>
            </w: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12398E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89246A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  <w:r w:rsidRPr="00142D0C">
              <w:rPr>
                <w:color w:val="000000"/>
                <w:sz w:val="22"/>
                <w:szCs w:val="22"/>
              </w:rPr>
              <w:t xml:space="preserve">Обеспечение качественного </w:t>
            </w:r>
            <w:r>
              <w:rPr>
                <w:color w:val="000000"/>
                <w:sz w:val="22"/>
                <w:szCs w:val="22"/>
              </w:rPr>
              <w:t>освещения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  <w:r w:rsidRPr="00142D0C">
              <w:rPr>
                <w:color w:val="000000"/>
                <w:sz w:val="22"/>
                <w:szCs w:val="22"/>
              </w:rPr>
              <w:t>Администрация Привольненского сельского поселения Каневского района</w:t>
            </w: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044F0E" w:rsidRDefault="00B30BF8">
            <w:pPr>
              <w:rPr>
                <w:sz w:val="22"/>
                <w:szCs w:val="22"/>
              </w:rPr>
            </w:pPr>
            <w:r w:rsidRPr="00044F0E">
              <w:rPr>
                <w:bCs/>
                <w:sz w:val="22"/>
                <w:szCs w:val="22"/>
              </w:rPr>
              <w:t>12</w:t>
            </w:r>
            <w:r>
              <w:rPr>
                <w:bCs/>
                <w:sz w:val="22"/>
                <w:szCs w:val="22"/>
              </w:rPr>
              <w:t>50,1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>
            <w:r w:rsidRPr="00617A3E">
              <w:rPr>
                <w:bCs/>
                <w:sz w:val="22"/>
                <w:szCs w:val="22"/>
              </w:rPr>
              <w:t>1250,1</w:t>
            </w: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12398E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89246A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color w:val="000000"/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tabs>
                <w:tab w:val="left" w:pos="637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tabs>
                <w:tab w:val="left" w:pos="637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color w:val="000000"/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tabs>
                <w:tab w:val="left" w:pos="637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tabs>
                <w:tab w:val="left" w:pos="637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color w:val="000000"/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 w:val="restart"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2D0C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всего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>
            <w:r w:rsidRPr="00F67FB0">
              <w:rPr>
                <w:bCs/>
                <w:sz w:val="22"/>
                <w:szCs w:val="22"/>
              </w:rPr>
              <w:t>1250,1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>
            <w:r w:rsidRPr="00F67FB0">
              <w:rPr>
                <w:bCs/>
                <w:sz w:val="22"/>
                <w:szCs w:val="22"/>
              </w:rPr>
              <w:t>1250,1</w:t>
            </w: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89246A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89246A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>
            <w:r w:rsidRPr="00F67FB0">
              <w:rPr>
                <w:bCs/>
                <w:sz w:val="22"/>
                <w:szCs w:val="22"/>
              </w:rPr>
              <w:t>1250,1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Default="00B30BF8">
            <w:r w:rsidRPr="00F67FB0">
              <w:rPr>
                <w:bCs/>
                <w:sz w:val="22"/>
                <w:szCs w:val="22"/>
              </w:rPr>
              <w:t>1250,1</w:t>
            </w: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89246A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89246A">
            <w:pPr>
              <w:tabs>
                <w:tab w:val="left" w:pos="2205"/>
                <w:tab w:val="center" w:pos="4960"/>
              </w:tabs>
              <w:ind w:left="252" w:hanging="252"/>
              <w:jc w:val="center"/>
              <w:rPr>
                <w:sz w:val="22"/>
                <w:szCs w:val="22"/>
              </w:rPr>
            </w:pPr>
            <w:r w:rsidRPr="00142D0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tabs>
                <w:tab w:val="left" w:pos="637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tabs>
                <w:tab w:val="left" w:pos="637"/>
              </w:tabs>
              <w:ind w:right="7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</w:tr>
      <w:tr w:rsidR="00B30BF8" w:rsidRPr="00142D0C" w:rsidTr="009C0427">
        <w:tc>
          <w:tcPr>
            <w:tcW w:w="540" w:type="dxa"/>
            <w:vMerge/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jc w:val="center"/>
              <w:rPr>
                <w:sz w:val="22"/>
                <w:szCs w:val="22"/>
              </w:rPr>
            </w:pPr>
            <w:r w:rsidRPr="00142D0C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855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B30BF8" w:rsidRPr="00142D0C" w:rsidRDefault="00B30BF8" w:rsidP="005C588D">
            <w:pPr>
              <w:ind w:left="34" w:hanging="34"/>
              <w:rPr>
                <w:sz w:val="22"/>
                <w:szCs w:val="22"/>
              </w:rPr>
            </w:pPr>
          </w:p>
        </w:tc>
      </w:tr>
    </w:tbl>
    <w:p w:rsidR="00B30BF8" w:rsidRPr="00142D0C" w:rsidRDefault="00B30BF8" w:rsidP="00142D0C">
      <w:pPr>
        <w:ind w:firstLine="720"/>
        <w:rPr>
          <w:sz w:val="22"/>
          <w:szCs w:val="22"/>
        </w:rPr>
      </w:pPr>
    </w:p>
    <w:p w:rsidR="00B30BF8" w:rsidRDefault="00B30BF8">
      <w:pPr>
        <w:tabs>
          <w:tab w:val="left" w:pos="2205"/>
          <w:tab w:val="center" w:pos="4960"/>
        </w:tabs>
        <w:rPr>
          <w:szCs w:val="28"/>
        </w:rPr>
      </w:pPr>
    </w:p>
    <w:p w:rsidR="00B30BF8" w:rsidRDefault="00B30BF8" w:rsidP="00737E12">
      <w:pPr>
        <w:rPr>
          <w:szCs w:val="28"/>
        </w:rPr>
      </w:pPr>
      <w:r>
        <w:rPr>
          <w:szCs w:val="28"/>
        </w:rPr>
        <w:t xml:space="preserve">Специалист общего отдела администрации Привольненского </w:t>
      </w:r>
    </w:p>
    <w:p w:rsidR="00B30BF8" w:rsidRDefault="00B30BF8" w:rsidP="00737E12">
      <w:pPr>
        <w:rPr>
          <w:szCs w:val="28"/>
        </w:rPr>
      </w:pPr>
      <w:r>
        <w:rPr>
          <w:szCs w:val="28"/>
        </w:rPr>
        <w:t xml:space="preserve">сельского поселения 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  <w:t>.Левченко</w:t>
      </w:r>
    </w:p>
    <w:p w:rsidR="00B30BF8" w:rsidRDefault="00B30BF8"/>
    <w:sectPr w:rsidR="00B30BF8" w:rsidSect="009C0427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CC3"/>
    <w:rsid w:val="00044F0E"/>
    <w:rsid w:val="000E68D2"/>
    <w:rsid w:val="0012398E"/>
    <w:rsid w:val="00142D0C"/>
    <w:rsid w:val="001F14D6"/>
    <w:rsid w:val="00226D74"/>
    <w:rsid w:val="00256B1A"/>
    <w:rsid w:val="00314A0B"/>
    <w:rsid w:val="00347A24"/>
    <w:rsid w:val="0036162A"/>
    <w:rsid w:val="00364DF6"/>
    <w:rsid w:val="003A1388"/>
    <w:rsid w:val="00464AA5"/>
    <w:rsid w:val="004D27E8"/>
    <w:rsid w:val="0055293B"/>
    <w:rsid w:val="005608FA"/>
    <w:rsid w:val="005677D8"/>
    <w:rsid w:val="005C588D"/>
    <w:rsid w:val="005F721F"/>
    <w:rsid w:val="00613B07"/>
    <w:rsid w:val="00617A3E"/>
    <w:rsid w:val="00676ECF"/>
    <w:rsid w:val="00686028"/>
    <w:rsid w:val="006F1ED9"/>
    <w:rsid w:val="007109EE"/>
    <w:rsid w:val="0071294C"/>
    <w:rsid w:val="00727C13"/>
    <w:rsid w:val="00737E12"/>
    <w:rsid w:val="00740441"/>
    <w:rsid w:val="00852EBC"/>
    <w:rsid w:val="00862F5F"/>
    <w:rsid w:val="00871739"/>
    <w:rsid w:val="00876CAD"/>
    <w:rsid w:val="0089246A"/>
    <w:rsid w:val="008A3C7C"/>
    <w:rsid w:val="009018C5"/>
    <w:rsid w:val="00911807"/>
    <w:rsid w:val="00915FC1"/>
    <w:rsid w:val="009240DB"/>
    <w:rsid w:val="00947042"/>
    <w:rsid w:val="0097294B"/>
    <w:rsid w:val="009C0427"/>
    <w:rsid w:val="009C3E3B"/>
    <w:rsid w:val="00A057F4"/>
    <w:rsid w:val="00A23CC3"/>
    <w:rsid w:val="00A6705B"/>
    <w:rsid w:val="00A91858"/>
    <w:rsid w:val="00AB574B"/>
    <w:rsid w:val="00AD582D"/>
    <w:rsid w:val="00B033ED"/>
    <w:rsid w:val="00B22222"/>
    <w:rsid w:val="00B30BF8"/>
    <w:rsid w:val="00B458FD"/>
    <w:rsid w:val="00B54173"/>
    <w:rsid w:val="00BA39DD"/>
    <w:rsid w:val="00BB21E2"/>
    <w:rsid w:val="00BC222F"/>
    <w:rsid w:val="00C1454A"/>
    <w:rsid w:val="00CB607D"/>
    <w:rsid w:val="00DE3866"/>
    <w:rsid w:val="00E9275A"/>
    <w:rsid w:val="00E95E62"/>
    <w:rsid w:val="00EB4E8C"/>
    <w:rsid w:val="00F36E3D"/>
    <w:rsid w:val="00F67FB0"/>
    <w:rsid w:val="00F7139C"/>
    <w:rsid w:val="00F75A70"/>
    <w:rsid w:val="00F96C30"/>
    <w:rsid w:val="00FB6A1A"/>
    <w:rsid w:val="00FF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4D6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1F14D6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A23CC3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A23CC3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6028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86028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86028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1F14D6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A23CC3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A23CC3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6028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A23CC3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A23CC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686028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1F14D6"/>
    <w:pPr>
      <w:ind w:left="280" w:hanging="280"/>
    </w:pPr>
  </w:style>
  <w:style w:type="paragraph" w:styleId="IndexHeading">
    <w:name w:val="index heading"/>
    <w:basedOn w:val="Normal"/>
    <w:uiPriority w:val="99"/>
    <w:rsid w:val="00A23CC3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1F14D6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1F14D6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1F14D6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1F14D6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1F14D6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1F14D6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A23CC3"/>
  </w:style>
  <w:style w:type="paragraph" w:customStyle="1" w:styleId="a5">
    <w:name w:val="Заглавие"/>
    <w:basedOn w:val="a"/>
    <w:uiPriority w:val="99"/>
    <w:rsid w:val="00A23CC3"/>
  </w:style>
  <w:style w:type="paragraph" w:styleId="Subtitle">
    <w:name w:val="Subtitle"/>
    <w:basedOn w:val="a"/>
    <w:link w:val="SubtitleChar"/>
    <w:uiPriority w:val="99"/>
    <w:qFormat/>
    <w:rsid w:val="00A23CC3"/>
  </w:style>
  <w:style w:type="character" w:customStyle="1" w:styleId="SubtitleChar">
    <w:name w:val="Subtitle Char"/>
    <w:basedOn w:val="DefaultParagraphFont"/>
    <w:link w:val="Subtitle"/>
    <w:uiPriority w:val="99"/>
    <w:locked/>
    <w:rsid w:val="00686028"/>
    <w:rPr>
      <w:rFonts w:ascii="Cambria" w:hAnsi="Cambria" w:cs="Times New Roman"/>
      <w:color w:val="00000A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A23CC3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6028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142D0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033ED"/>
    <w:rPr>
      <w:rFonts w:ascii="Times New Roman" w:hAnsi="Times New Roman" w:cs="Times New Roman"/>
      <w:color w:val="00000A"/>
      <w:sz w:val="2"/>
      <w:lang w:eastAsia="zh-CN"/>
    </w:rPr>
  </w:style>
  <w:style w:type="character" w:customStyle="1" w:styleId="WW8Num2z6">
    <w:name w:val="WW8Num2z6"/>
    <w:uiPriority w:val="99"/>
    <w:rsid w:val="00E95E62"/>
  </w:style>
  <w:style w:type="paragraph" w:styleId="NoSpacing">
    <w:name w:val="No Spacing"/>
    <w:uiPriority w:val="99"/>
    <w:qFormat/>
    <w:rsid w:val="00E95E62"/>
    <w:pPr>
      <w:widowControl w:val="0"/>
      <w:suppressAutoHyphens/>
      <w:spacing w:after="200" w:line="276" w:lineRule="auto"/>
    </w:pPr>
    <w:rPr>
      <w:rFonts w:eastAsia="SimSu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4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4</Pages>
  <Words>719</Words>
  <Characters>4101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2018-10-17T11:35:00Z</cp:lastPrinted>
  <dcterms:created xsi:type="dcterms:W3CDTF">2015-11-05T16:37:00Z</dcterms:created>
  <dcterms:modified xsi:type="dcterms:W3CDTF">2018-10-17T11:35:00Z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